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72D17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CRAVEN</w:t>
      </w:r>
      <w:r>
        <w:rPr>
          <w:rFonts w:ascii="Times New Roman" w:hAnsi="Times New Roman" w:cs="Times New Roman"/>
          <w:sz w:val="24"/>
          <w:szCs w:val="24"/>
        </w:rPr>
        <w:t xml:space="preserve">       (d.1413)</w:t>
      </w:r>
    </w:p>
    <w:p w14:paraId="3CF985BA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B8BF727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95710D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1EF06B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8F9F38A" w14:textId="77777777" w:rsidR="00FB120E" w:rsidRDefault="00FB120E" w:rsidP="00FB12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5800D796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35B8942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AD74CE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66D5C7" w14:textId="77777777" w:rsidR="00FB120E" w:rsidRDefault="00FB120E" w:rsidP="00FB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2023</w:t>
      </w:r>
    </w:p>
    <w:p w14:paraId="2FA905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59E5" w14:textId="77777777" w:rsidR="00FB120E" w:rsidRDefault="00FB120E" w:rsidP="009139A6">
      <w:r>
        <w:separator/>
      </w:r>
    </w:p>
  </w:endnote>
  <w:endnote w:type="continuationSeparator" w:id="0">
    <w:p w14:paraId="601C6B94" w14:textId="77777777" w:rsidR="00FB120E" w:rsidRDefault="00FB12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23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C6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FB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657D0" w14:textId="77777777" w:rsidR="00FB120E" w:rsidRDefault="00FB120E" w:rsidP="009139A6">
      <w:r>
        <w:separator/>
      </w:r>
    </w:p>
  </w:footnote>
  <w:footnote w:type="continuationSeparator" w:id="0">
    <w:p w14:paraId="763DDA74" w14:textId="77777777" w:rsidR="00FB120E" w:rsidRDefault="00FB12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FFC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E0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49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20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A10B9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B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C97D7"/>
  <w15:chartTrackingRefBased/>
  <w15:docId w15:val="{BE960B96-6AC4-44BA-B75B-32130B6D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0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2025-06-25T14:54:00Z</dcterms:created>
  <dcterms:modified xsi:type="dcterms:W3CDTF">2025-06-25T14:54:00Z</dcterms:modified>
</cp:coreProperties>
</file>